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E7588" w14:textId="77777777" w:rsidR="00E85C6C" w:rsidRDefault="00E85C6C" w:rsidP="00E8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BATAYLE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3E3FBC8C" w14:textId="77777777" w:rsidR="00E85C6C" w:rsidRDefault="00E85C6C" w:rsidP="00E85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310E0B" w14:textId="77777777" w:rsidR="00E85C6C" w:rsidRDefault="00E85C6C" w:rsidP="00E85C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484E7" w14:textId="77777777" w:rsidR="00E85C6C" w:rsidRDefault="00E85C6C" w:rsidP="00E8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14:paraId="019B61A5" w14:textId="77777777" w:rsidR="00E85C6C" w:rsidRDefault="00E85C6C" w:rsidP="00E85C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William Hopton(q.v.).</w:t>
      </w:r>
    </w:p>
    <w:p w14:paraId="40FDB49C" w14:textId="77777777" w:rsidR="00E85C6C" w:rsidRDefault="00E85C6C" w:rsidP="00E85C6C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60068AF4" w14:textId="77777777" w:rsidR="00E85C6C" w:rsidRDefault="00E85C6C" w:rsidP="00E85C6C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p.6)</w:t>
      </w:r>
    </w:p>
    <w:p w14:paraId="760DA67A" w14:textId="77777777" w:rsidR="00E85C6C" w:rsidRDefault="00E85C6C" w:rsidP="00E85C6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4B88F7C" w14:textId="77777777" w:rsidR="00E85C6C" w:rsidRDefault="00E85C6C" w:rsidP="00E85C6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7653095" w14:textId="77777777" w:rsidR="00E85C6C" w:rsidRPr="001B1923" w:rsidRDefault="00E85C6C" w:rsidP="00E85C6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 June 2021</w:t>
      </w:r>
    </w:p>
    <w:p w14:paraId="71B868BD" w14:textId="4005A83C" w:rsidR="00BA00AB" w:rsidRPr="00E85C6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85C6C" w:rsidSect="00E85C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3C2D1" w14:textId="77777777" w:rsidR="00E85C6C" w:rsidRDefault="00E85C6C" w:rsidP="009139A6">
      <w:r>
        <w:separator/>
      </w:r>
    </w:p>
  </w:endnote>
  <w:endnote w:type="continuationSeparator" w:id="0">
    <w:p w14:paraId="5798420F" w14:textId="77777777" w:rsidR="00E85C6C" w:rsidRDefault="00E85C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6D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226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CD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70296" w14:textId="77777777" w:rsidR="00E85C6C" w:rsidRDefault="00E85C6C" w:rsidP="009139A6">
      <w:r>
        <w:separator/>
      </w:r>
    </w:p>
  </w:footnote>
  <w:footnote w:type="continuationSeparator" w:id="0">
    <w:p w14:paraId="4385411E" w14:textId="77777777" w:rsidR="00E85C6C" w:rsidRDefault="00E85C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AA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EA6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522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6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5C6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877FB"/>
  <w15:chartTrackingRefBased/>
  <w15:docId w15:val="{17560D3F-D880-4801-95AF-3B71F775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2021-06-20T20:56:00Z</dcterms:created>
  <dcterms:modified xsi:type="dcterms:W3CDTF">2021-06-20T20:56:00Z</dcterms:modified>
</cp:coreProperties>
</file>